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6DF4" w14:textId="1604DCEC" w:rsidR="00BA00AB" w:rsidRDefault="00C637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RAKESTRAY</w:t>
      </w:r>
      <w:r>
        <w:rPr>
          <w:rFonts w:ascii="Times New Roman" w:hAnsi="Times New Roman" w:cs="Times New Roman"/>
          <w:sz w:val="24"/>
          <w:szCs w:val="24"/>
        </w:rPr>
        <w:t xml:space="preserve">      (d.1471)</w:t>
      </w:r>
    </w:p>
    <w:p w14:paraId="539BF74A" w14:textId="6B0D39E5" w:rsidR="00C637B6" w:rsidRDefault="00C637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2B61EA">
        <w:rPr>
          <w:rFonts w:ascii="Times New Roman" w:hAnsi="Times New Roman" w:cs="Times New Roman"/>
          <w:sz w:val="24"/>
          <w:szCs w:val="24"/>
        </w:rPr>
        <w:t>Fulford</w:t>
      </w:r>
      <w:r w:rsidR="00DC27F9">
        <w:rPr>
          <w:rFonts w:ascii="Times New Roman" w:hAnsi="Times New Roman" w:cs="Times New Roman"/>
          <w:sz w:val="24"/>
          <w:szCs w:val="24"/>
        </w:rPr>
        <w:t>. Husbandman.</w:t>
      </w:r>
    </w:p>
    <w:p w14:paraId="7572F10A" w14:textId="5595F2C2" w:rsidR="00DC27F9" w:rsidRDefault="00DC27F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8EEC7E" w14:textId="2A138CD2" w:rsidR="00DC27F9" w:rsidRDefault="00DC27F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0E0F42" w14:textId="2BE26974" w:rsidR="00DC27F9" w:rsidRDefault="00DC27F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Oct.1471</w:t>
      </w:r>
      <w:r>
        <w:rPr>
          <w:rFonts w:ascii="Times New Roman" w:hAnsi="Times New Roman" w:cs="Times New Roman"/>
          <w:sz w:val="24"/>
          <w:szCs w:val="24"/>
        </w:rPr>
        <w:tab/>
      </w:r>
      <w:r w:rsidR="00D74240">
        <w:rPr>
          <w:rFonts w:ascii="Times New Roman" w:hAnsi="Times New Roman" w:cs="Times New Roman"/>
          <w:sz w:val="24"/>
          <w:szCs w:val="24"/>
        </w:rPr>
        <w:t>He made his Will.   (W.Y.R. p.134)</w:t>
      </w:r>
    </w:p>
    <w:p w14:paraId="27F445C8" w14:textId="72362B94" w:rsidR="00D74240" w:rsidRDefault="00D742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332BA33" w14:textId="6C1DF132" w:rsidR="00D74240" w:rsidRDefault="00D742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AED9E" w14:textId="453ABA50" w:rsidR="00D74240" w:rsidRDefault="00D742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0A68D3" w14:textId="6E00A756" w:rsidR="00D74240" w:rsidRPr="00C637B6" w:rsidRDefault="00D742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sectPr w:rsidR="00D74240" w:rsidRPr="00C637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5F012" w14:textId="77777777" w:rsidR="00C637B6" w:rsidRDefault="00C637B6" w:rsidP="009139A6">
      <w:r>
        <w:separator/>
      </w:r>
    </w:p>
  </w:endnote>
  <w:endnote w:type="continuationSeparator" w:id="0">
    <w:p w14:paraId="46A5B24A" w14:textId="77777777" w:rsidR="00C637B6" w:rsidRDefault="00C637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1F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9E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6A4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1310" w14:textId="77777777" w:rsidR="00C637B6" w:rsidRDefault="00C637B6" w:rsidP="009139A6">
      <w:r>
        <w:separator/>
      </w:r>
    </w:p>
  </w:footnote>
  <w:footnote w:type="continuationSeparator" w:id="0">
    <w:p w14:paraId="0A2C0095" w14:textId="77777777" w:rsidR="00C637B6" w:rsidRDefault="00C637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1F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97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3C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B6"/>
    <w:rsid w:val="000666E0"/>
    <w:rsid w:val="002510B7"/>
    <w:rsid w:val="002B61EA"/>
    <w:rsid w:val="005C130B"/>
    <w:rsid w:val="00826F5C"/>
    <w:rsid w:val="009139A6"/>
    <w:rsid w:val="009448BB"/>
    <w:rsid w:val="00A3176C"/>
    <w:rsid w:val="00AE65F8"/>
    <w:rsid w:val="00BA00AB"/>
    <w:rsid w:val="00C637B6"/>
    <w:rsid w:val="00CB4ED9"/>
    <w:rsid w:val="00D74240"/>
    <w:rsid w:val="00DC27F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63134"/>
  <w15:chartTrackingRefBased/>
  <w15:docId w15:val="{75F530E6-BC2B-4223-9146-741608A5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74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2021-06-19T10:46:00Z</dcterms:created>
  <dcterms:modified xsi:type="dcterms:W3CDTF">2021-06-19T12:00:00Z</dcterms:modified>
</cp:coreProperties>
</file>